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F54E3E" w:rsidRPr="00F54E3E" w:rsidTr="000A4F13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F54E3E" w:rsidRPr="00F54E3E" w:rsidRDefault="00F54E3E" w:rsidP="00355F5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:</w:t>
            </w:r>
            <w:r>
              <w:t xml:space="preserve"> </w:t>
            </w:r>
            <w:r w:rsidR="00355F54" w:rsidRPr="00355F54">
              <w:rPr>
                <w:lang w:val="en-US"/>
              </w:rPr>
              <w:t>T</w:t>
            </w:r>
            <w:proofErr w:type="spellStart"/>
            <w:r w:rsidR="00355F54" w:rsidRPr="00355F54">
              <w:t>ετράγωνο</w:t>
            </w:r>
            <w:proofErr w:type="spellEnd"/>
            <w:r w:rsidR="00355F54" w:rsidRPr="00355F54">
              <w:t xml:space="preserve"> αλουμινένιο πλαίσιο</w:t>
            </w:r>
            <w:bookmarkStart w:id="0" w:name="_GoBack"/>
            <w:bookmarkEnd w:id="0"/>
          </w:p>
        </w:tc>
      </w:tr>
      <w:tr w:rsidR="00F54E3E" w:rsidRPr="00F54E3E" w:rsidTr="000A4F13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ΠΑΡΑΠΟΜΠΗ</w:t>
            </w:r>
          </w:p>
        </w:tc>
      </w:tr>
      <w:tr w:rsidR="00F54E3E" w:rsidRPr="00F54E3E" w:rsidTr="000A4F1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(ε)</w:t>
            </w:r>
          </w:p>
        </w:tc>
      </w:tr>
      <w:tr w:rsidR="00F54E3E" w:rsidRPr="00F54E3E" w:rsidTr="000A4F1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54E3E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F54E3E" w:rsidRPr="00F54E3E" w:rsidTr="000A4F13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1" w:type="dxa"/>
            <w:vAlign w:val="center"/>
          </w:tcPr>
          <w:p w:rsidR="00355F54" w:rsidRPr="00355F54" w:rsidRDefault="00355F54" w:rsidP="00355F5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55F54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T</w:t>
            </w:r>
            <w:proofErr w:type="spellStart"/>
            <w:r w:rsidRPr="00355F54">
              <w:rPr>
                <w:rFonts w:ascii="Tahoma" w:hAnsi="Tahoma" w:cs="Tahoma"/>
                <w:color w:val="000000"/>
                <w:sz w:val="18"/>
                <w:szCs w:val="18"/>
              </w:rPr>
              <w:t>ετράγωνο</w:t>
            </w:r>
            <w:proofErr w:type="spellEnd"/>
            <w:r w:rsidRPr="00355F54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αλουμινένιο πλαίσιο-ορθοστάτης ύψους 120</w:t>
            </w:r>
            <w:r w:rsidRPr="00355F54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cm</w:t>
            </w:r>
            <w:r w:rsidRPr="00355F54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με κλίμακα</w:t>
            </w:r>
            <w:r w:rsidRPr="00355F54">
              <w:rPr>
                <w:rFonts w:ascii="Tahoma" w:hAnsi="Tahoma" w:cs="Tahoma"/>
                <w:color w:val="000000"/>
                <w:sz w:val="18"/>
                <w:szCs w:val="18"/>
              </w:rPr>
              <w:br/>
              <w:t xml:space="preserve">Σιδερένιος σύνδεσμος, Κυλινδρικός Μαγνήτης, </w:t>
            </w:r>
            <w:proofErr w:type="spellStart"/>
            <w:r w:rsidRPr="00355F54">
              <w:rPr>
                <w:rFonts w:ascii="Tahoma" w:hAnsi="Tahoma" w:cs="Tahoma"/>
                <w:color w:val="000000"/>
                <w:sz w:val="18"/>
                <w:szCs w:val="18"/>
              </w:rPr>
              <w:t>Φωτοπύλες</w:t>
            </w:r>
            <w:proofErr w:type="spellEnd"/>
            <w:r w:rsidRPr="00355F54">
              <w:rPr>
                <w:rFonts w:ascii="Tahoma" w:hAnsi="Tahoma" w:cs="Tahoma"/>
                <w:color w:val="000000"/>
                <w:sz w:val="18"/>
                <w:szCs w:val="18"/>
              </w:rPr>
              <w:t xml:space="preserve"> (3), Ψηφιακό χρονόμετρο, Σιδερένιες σφαίρες, Τριγωνική βάση πάνω στην οποία υπάρχει και θήκη για της σιδερένιες σφαίρες , Καλώδια σύνδεσης χρονομέτρου και </w:t>
            </w:r>
            <w:proofErr w:type="spellStart"/>
            <w:r w:rsidRPr="00355F54">
              <w:rPr>
                <w:rFonts w:ascii="Tahoma" w:hAnsi="Tahoma" w:cs="Tahoma"/>
                <w:color w:val="000000"/>
                <w:sz w:val="18"/>
                <w:szCs w:val="18"/>
              </w:rPr>
              <w:t>φωτοπυλών</w:t>
            </w:r>
            <w:proofErr w:type="spellEnd"/>
            <w:r w:rsidRPr="00355F54">
              <w:rPr>
                <w:rFonts w:ascii="Tahoma" w:hAnsi="Tahoma" w:cs="Tahoma"/>
                <w:color w:val="000000"/>
                <w:sz w:val="18"/>
                <w:szCs w:val="18"/>
              </w:rPr>
              <w:t>, Νήμα της στάθμης</w:t>
            </w:r>
          </w:p>
          <w:p w:rsidR="00F54E3E" w:rsidRPr="00F54E3E" w:rsidRDefault="00F54E3E" w:rsidP="00355F5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F54E3E" w:rsidRPr="00F54E3E" w:rsidTr="000A4F13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F54E3E" w:rsidRPr="00F54E3E" w:rsidRDefault="000E53E6" w:rsidP="00F54E3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3261" w:type="dxa"/>
            <w:vAlign w:val="center"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54E3E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F54E3E">
              <w:rPr>
                <w:rFonts w:ascii="Tahoma" w:hAnsi="Tahoma"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F54E3E" w:rsidRDefault="00B43CAA" w:rsidP="00F54E3E"/>
    <w:sectPr w:rsidR="00B43CAA" w:rsidRPr="00F54E3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0E53E6"/>
    <w:rsid w:val="00355F54"/>
    <w:rsid w:val="0080302B"/>
    <w:rsid w:val="00B43CAA"/>
    <w:rsid w:val="00D2557A"/>
    <w:rsid w:val="00F5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D9AA87E</Template>
  <TotalTime>0</TotalTime>
  <Pages>1</Pages>
  <Words>76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2025-11-20T11:14:00Z</dcterms:created>
  <dcterms:modified xsi:type="dcterms:W3CDTF">2025-11-20T11:14:00Z</dcterms:modified>
</cp:coreProperties>
</file>